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42619" w14:textId="77777777" w:rsidR="00DA65D4" w:rsidRDefault="00DA65D4" w:rsidP="00DA65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BUTLER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56D648A6" w14:textId="77777777" w:rsidR="00DA65D4" w:rsidRDefault="00DA65D4" w:rsidP="00DA65D4">
      <w:pPr>
        <w:pStyle w:val="NoSpacing"/>
        <w:rPr>
          <w:rFonts w:cs="Times New Roman"/>
          <w:szCs w:val="24"/>
        </w:rPr>
      </w:pPr>
    </w:p>
    <w:p w14:paraId="75ADF1A7" w14:textId="77777777" w:rsidR="00DA65D4" w:rsidRDefault="00DA65D4" w:rsidP="00DA65D4">
      <w:pPr>
        <w:pStyle w:val="NoSpacing"/>
        <w:rPr>
          <w:rFonts w:cs="Times New Roman"/>
          <w:szCs w:val="24"/>
        </w:rPr>
      </w:pPr>
    </w:p>
    <w:p w14:paraId="2D1C7C58" w14:textId="77777777" w:rsidR="00DA65D4" w:rsidRDefault="00DA65D4" w:rsidP="00DA65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Nicholas Butler of </w:t>
      </w:r>
      <w:proofErr w:type="spellStart"/>
      <w:r>
        <w:rPr>
          <w:rFonts w:cs="Times New Roman"/>
          <w:szCs w:val="24"/>
        </w:rPr>
        <w:t>Sleap</w:t>
      </w:r>
      <w:proofErr w:type="spellEnd"/>
      <w:r>
        <w:rPr>
          <w:rFonts w:cs="Times New Roman"/>
          <w:szCs w:val="24"/>
        </w:rPr>
        <w:t>, Hertfordshire(q.v.).</w:t>
      </w:r>
    </w:p>
    <w:p w14:paraId="38DB0C5E" w14:textId="77777777" w:rsidR="00DA65D4" w:rsidRDefault="00DA65D4" w:rsidP="00DA65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p.46)</w:t>
      </w:r>
    </w:p>
    <w:p w14:paraId="4676482B" w14:textId="77777777" w:rsidR="00DA65D4" w:rsidRDefault="00DA65D4" w:rsidP="00DA65D4">
      <w:pPr>
        <w:pStyle w:val="NoSpacing"/>
        <w:rPr>
          <w:rFonts w:cs="Times New Roman"/>
          <w:szCs w:val="24"/>
        </w:rPr>
      </w:pPr>
    </w:p>
    <w:p w14:paraId="42BB612E" w14:textId="77777777" w:rsidR="00DA65D4" w:rsidRDefault="00DA65D4" w:rsidP="00DA65D4">
      <w:pPr>
        <w:pStyle w:val="NoSpacing"/>
        <w:rPr>
          <w:rFonts w:cs="Times New Roman"/>
          <w:szCs w:val="24"/>
        </w:rPr>
      </w:pPr>
    </w:p>
    <w:p w14:paraId="298BE719" w14:textId="77777777" w:rsidR="00DA65D4" w:rsidRDefault="00DA65D4" w:rsidP="00DA65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Jan.1434</w:t>
      </w:r>
      <w:r>
        <w:rPr>
          <w:rFonts w:cs="Times New Roman"/>
          <w:szCs w:val="24"/>
        </w:rPr>
        <w:tab/>
        <w:t>His father made him the executor of his Will.    (ibid.)</w:t>
      </w:r>
    </w:p>
    <w:p w14:paraId="772D6533" w14:textId="77777777" w:rsidR="00DA65D4" w:rsidRDefault="00DA65D4" w:rsidP="00DA65D4">
      <w:pPr>
        <w:pStyle w:val="NoSpacing"/>
        <w:rPr>
          <w:rFonts w:cs="Times New Roman"/>
          <w:szCs w:val="24"/>
        </w:rPr>
      </w:pPr>
    </w:p>
    <w:p w14:paraId="23903B6F" w14:textId="77777777" w:rsidR="00DA65D4" w:rsidRDefault="00DA65D4" w:rsidP="00DA65D4">
      <w:pPr>
        <w:pStyle w:val="NoSpacing"/>
        <w:rPr>
          <w:rFonts w:cs="Times New Roman"/>
          <w:szCs w:val="24"/>
        </w:rPr>
      </w:pPr>
    </w:p>
    <w:p w14:paraId="6F44C5FF" w14:textId="77777777" w:rsidR="00DA65D4" w:rsidRDefault="00DA65D4" w:rsidP="00DA65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February 2025</w:t>
      </w:r>
    </w:p>
    <w:p w14:paraId="4624B5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C256" w14:textId="77777777" w:rsidR="00DA65D4" w:rsidRDefault="00DA65D4" w:rsidP="009139A6">
      <w:r>
        <w:separator/>
      </w:r>
    </w:p>
  </w:endnote>
  <w:endnote w:type="continuationSeparator" w:id="0">
    <w:p w14:paraId="74E2E5E2" w14:textId="77777777" w:rsidR="00DA65D4" w:rsidRDefault="00DA65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BC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B57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1EC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B97C2" w14:textId="77777777" w:rsidR="00DA65D4" w:rsidRDefault="00DA65D4" w:rsidP="009139A6">
      <w:r>
        <w:separator/>
      </w:r>
    </w:p>
  </w:footnote>
  <w:footnote w:type="continuationSeparator" w:id="0">
    <w:p w14:paraId="24EED11D" w14:textId="77777777" w:rsidR="00DA65D4" w:rsidRDefault="00DA65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CA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E0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6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5D4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65D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7BED6"/>
  <w15:chartTrackingRefBased/>
  <w15:docId w15:val="{79446040-8850-4B75-9DF6-651B08FC1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2025-02-26T21:00:00Z</dcterms:created>
  <dcterms:modified xsi:type="dcterms:W3CDTF">2025-02-26T21:00:00Z</dcterms:modified>
</cp:coreProperties>
</file>